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岗位：党支部书记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岗位职责：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1、学校实行校长负责制后，学校党组织发挥政治核心作用，保证党的路线、方针、政策在学校得到贯彻落实。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2、坚持党的基本路线，坚持社会主义办学方向，认真贯彻党和国家的教育方针。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3、充分发挥党支部的战斗堡垒作用和党员的先锋模范作用。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4、参与学校行政工作中重大问题的决策。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5、根据“党管干部”原则负责干部的考察、培养、教育工作。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6、支持和保证校长履行职责、协调学校内部关系，调动各方面积极性，共同办好学校。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7、负责学校精神文明建设和教职工的思想政治工作。特别是要关注、关心、指导学校的德育工作。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8、领导工会、共青团、少先队等群众组织，支持它们根据章程独立开展工作。负责统战工作，关心民主党派组织建设，支持他们开展工作。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9、关心全体教职工、党员、群众，对特殊人员加以关心和关注， 对困难家庭开展访贫问苦的工作。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2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D0EEB"/>
    <w:rsid w:val="28CD0EEB"/>
    <w:rsid w:val="3AF739B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2021-06-25T07:18:00Z</dcterms:created>
  <dc:creator>fxgwq</dc:creator>
  <cp:lastModifiedBy>fxgwq</cp:lastModifiedBy>
  <dcterms:modified xsi:type="dcterms:W3CDTF">2021-07-14T07:59:03Z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